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62/2600036775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Wasseraufbereitungsanlage BG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Wasseraufbereitungsanlage BG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